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45"/>
        <w:gridCol w:w="2721"/>
      </w:tblGrid>
      <w:tr w:rsidR="0011434C" w:rsidRPr="00C27D11" w:rsidTr="00907E7E">
        <w:tc>
          <w:tcPr>
            <w:tcW w:w="9066" w:type="dxa"/>
            <w:gridSpan w:val="2"/>
            <w:shd w:val="clear" w:color="auto" w:fill="BFBFBF" w:themeFill="background1" w:themeFillShade="BF"/>
          </w:tcPr>
          <w:p w:rsidR="0011434C" w:rsidRPr="00145348" w:rsidRDefault="0011434C" w:rsidP="00907E7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280"/>
              </w:tabs>
              <w:spacing w:before="120" w:after="120"/>
              <w:rPr>
                <w:b/>
                <w:sz w:val="24"/>
              </w:rPr>
            </w:pPr>
            <w:r w:rsidRPr="00145348">
              <w:rPr>
                <w:b/>
                <w:sz w:val="24"/>
              </w:rPr>
              <w:t xml:space="preserve">B </w:t>
            </w:r>
            <w:r>
              <w:rPr>
                <w:b/>
                <w:sz w:val="24"/>
              </w:rPr>
              <w:t>11.</w:t>
            </w:r>
            <w:r>
              <w:rPr>
                <w:b/>
                <w:sz w:val="24"/>
              </w:rPr>
              <w:tab/>
            </w:r>
            <w:r w:rsidRPr="00145348">
              <w:rPr>
                <w:b/>
                <w:sz w:val="24"/>
              </w:rPr>
              <w:t>XI.</w:t>
            </w:r>
            <w:r>
              <w:rPr>
                <w:b/>
                <w:sz w:val="24"/>
              </w:rPr>
              <w:t xml:space="preserve"> </w:t>
            </w:r>
            <w:r w:rsidRPr="00145348">
              <w:rPr>
                <w:b/>
                <w:sz w:val="24"/>
              </w:rPr>
              <w:t>Beschäftigte in Gesundheitsberufen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280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01.</w:t>
            </w:r>
            <w:r w:rsidRPr="00C27D11">
              <w:rPr>
                <w:sz w:val="24"/>
              </w:rPr>
              <w:t xml:space="preserve"> Beschäftigte in der Pflege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801D9">
              <w:rPr>
                <w:b/>
                <w:sz w:val="24"/>
              </w:rPr>
              <w:t>P5 - P 9</w:t>
            </w:r>
            <w:r>
              <w:rPr>
                <w:sz w:val="24"/>
              </w:rPr>
              <w:t xml:space="preserve"> und </w:t>
            </w:r>
            <w:r>
              <w:rPr>
                <w:sz w:val="24"/>
              </w:rPr>
              <w:br/>
              <w:t xml:space="preserve">EG 9b - </w:t>
            </w:r>
            <w:r w:rsidRPr="00C27D11">
              <w:rPr>
                <w:sz w:val="24"/>
              </w:rPr>
              <w:t>EG 12)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02</w:t>
            </w:r>
            <w:r w:rsidRPr="00C27D11">
              <w:rPr>
                <w:sz w:val="24"/>
              </w:rPr>
              <w:t xml:space="preserve">. </w:t>
            </w:r>
            <w:r w:rsidRPr="00DA3BD4">
              <w:rPr>
                <w:sz w:val="24"/>
              </w:rPr>
              <w:t>Leitende Beschäftigte in der Pflege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801D9">
              <w:rPr>
                <w:b/>
                <w:sz w:val="24"/>
              </w:rPr>
              <w:t>P9 - P16</w:t>
            </w:r>
            <w:r>
              <w:rPr>
                <w:sz w:val="24"/>
              </w:rPr>
              <w:t xml:space="preserve"> und </w:t>
            </w:r>
            <w:r>
              <w:rPr>
                <w:sz w:val="24"/>
              </w:rPr>
              <w:br/>
              <w:t>EG 13 - EG 15)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A3BD4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DA3BD4">
              <w:rPr>
                <w:sz w:val="24"/>
              </w:rPr>
              <w:t>Lehrkräfte in der Pflege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(EG 10 - 15)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A3BD4"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DA3BD4">
              <w:rPr>
                <w:sz w:val="24"/>
              </w:rPr>
              <w:t>Biologisch-techn</w:t>
            </w:r>
            <w:r>
              <w:rPr>
                <w:sz w:val="24"/>
              </w:rPr>
              <w:t>.</w:t>
            </w:r>
            <w:r w:rsidRPr="00DA3BD4">
              <w:rPr>
                <w:sz w:val="24"/>
              </w:rPr>
              <w:t xml:space="preserve"> Assistent</w:t>
            </w:r>
            <w:r>
              <w:rPr>
                <w:sz w:val="24"/>
              </w:rPr>
              <w:t>en</w:t>
            </w:r>
            <w:r w:rsidRPr="00DA3BD4">
              <w:rPr>
                <w:sz w:val="24"/>
              </w:rPr>
              <w:t>, Chemisch-techn</w:t>
            </w:r>
            <w:r>
              <w:rPr>
                <w:sz w:val="24"/>
              </w:rPr>
              <w:t xml:space="preserve">. </w:t>
            </w:r>
            <w:r w:rsidRPr="00DA3BD4">
              <w:rPr>
                <w:sz w:val="24"/>
              </w:rPr>
              <w:t xml:space="preserve"> Ass</w:t>
            </w:r>
            <w:r>
              <w:rPr>
                <w:sz w:val="24"/>
              </w:rPr>
              <w:br/>
              <w:t xml:space="preserve">   </w:t>
            </w:r>
            <w:r w:rsidRPr="00DA3BD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und </w:t>
            </w:r>
            <w:r w:rsidRPr="00DA3BD4">
              <w:rPr>
                <w:sz w:val="24"/>
              </w:rPr>
              <w:t>Physikalisch-techn</w:t>
            </w:r>
            <w:r>
              <w:rPr>
                <w:sz w:val="24"/>
              </w:rPr>
              <w:t xml:space="preserve">. </w:t>
            </w:r>
            <w:r w:rsidRPr="00DA3BD4">
              <w:rPr>
                <w:sz w:val="24"/>
              </w:rPr>
              <w:t>Ass</w:t>
            </w:r>
            <w:r>
              <w:rPr>
                <w:sz w:val="24"/>
              </w:rPr>
              <w:t xml:space="preserve">. </w:t>
            </w:r>
            <w:r w:rsidRPr="00DA3BD4">
              <w:rPr>
                <w:sz w:val="24"/>
              </w:rPr>
              <w:t>sowie Kardiotechniker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DA3BD4">
              <w:rPr>
                <w:b/>
                <w:sz w:val="24"/>
              </w:rPr>
              <w:t>(Techniker-</w:t>
            </w:r>
            <w:proofErr w:type="spellStart"/>
            <w:r w:rsidRPr="00DA3BD4">
              <w:rPr>
                <w:b/>
                <w:sz w:val="24"/>
              </w:rPr>
              <w:t>Merkm</w:t>
            </w:r>
            <w:proofErr w:type="spellEnd"/>
            <w:r>
              <w:rPr>
                <w:b/>
                <w:sz w:val="24"/>
              </w:rPr>
              <w:t>. EG 8 - 9b)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A3BD4"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 w:rsidRPr="00DA3BD4">
              <w:rPr>
                <w:sz w:val="24"/>
              </w:rPr>
              <w:t>Diätassistenten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5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A3BD4">
              <w:rPr>
                <w:sz w:val="24"/>
              </w:rPr>
              <w:t>6.</w:t>
            </w:r>
            <w:r>
              <w:rPr>
                <w:sz w:val="24"/>
              </w:rPr>
              <w:t xml:space="preserve"> E</w:t>
            </w:r>
            <w:r w:rsidRPr="00DA3BD4">
              <w:rPr>
                <w:sz w:val="24"/>
              </w:rPr>
              <w:t>rgotherapeuten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5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07.</w:t>
            </w:r>
            <w:r w:rsidRPr="00DA3BD4">
              <w:rPr>
                <w:sz w:val="24"/>
              </w:rPr>
              <w:t>NO-Audiologie-Assistent</w:t>
            </w:r>
            <w:r>
              <w:rPr>
                <w:sz w:val="24"/>
              </w:rPr>
              <w:t>en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</w:t>
            </w:r>
            <w:r w:rsidRPr="00C27D11">
              <w:rPr>
                <w:sz w:val="24"/>
              </w:rPr>
              <w:t>EG 5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E15D3F"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 w:rsidRPr="00E15D3F">
              <w:rPr>
                <w:sz w:val="24"/>
              </w:rPr>
              <w:t>Logopäden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5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E15D3F"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 w:rsidRPr="00E15D3F">
              <w:rPr>
                <w:sz w:val="24"/>
              </w:rPr>
              <w:t>Masseure und medizinische Bademeister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3 bis EG 6)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 w:rsidRPr="00E15D3F">
              <w:rPr>
                <w:sz w:val="24"/>
              </w:rPr>
              <w:t>Medizinisch technische Assistenten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7 bis 9b</w:t>
            </w:r>
            <w:r>
              <w:rPr>
                <w:sz w:val="24"/>
              </w:rPr>
              <w:t>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 w:rsidRPr="00E15D3F">
              <w:rPr>
                <w:sz w:val="24"/>
              </w:rPr>
              <w:t>Medizinische Dokumentarinnen und Dokumentare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b/>
                <w:sz w:val="24"/>
              </w:rPr>
              <w:t>( Allg. Teil)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 w:rsidRPr="00E15D3F">
              <w:rPr>
                <w:sz w:val="24"/>
              </w:rPr>
              <w:t>Medizinische und Zahnmedizinische Fachangestellte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b/>
                <w:sz w:val="24"/>
              </w:rPr>
              <w:t>( Allg. Teil)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Pr="00E15D3F">
              <w:rPr>
                <w:sz w:val="24"/>
              </w:rPr>
              <w:t>Orthoptisten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5 bis EG 9b</w:t>
            </w:r>
            <w:r>
              <w:rPr>
                <w:sz w:val="24"/>
              </w:rPr>
              <w:t>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 w:rsidRPr="00E15D3F">
              <w:rPr>
                <w:sz w:val="24"/>
              </w:rPr>
              <w:t>Pharmazeutisch-kaufmännische Angestellte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b/>
                <w:sz w:val="24"/>
              </w:rPr>
              <w:t>( Allg. Teil)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 w:rsidRPr="00E15D3F">
              <w:rPr>
                <w:sz w:val="24"/>
              </w:rPr>
              <w:t xml:space="preserve">Pharmazeutisch-technische Assistenten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</w:t>
            </w:r>
            <w:r w:rsidRPr="00E15D3F">
              <w:rPr>
                <w:sz w:val="24"/>
              </w:rPr>
              <w:t>EG 7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 w:rsidRPr="00E15D3F">
              <w:rPr>
                <w:sz w:val="24"/>
              </w:rPr>
              <w:t>Physiotherapeuten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5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sz w:val="24"/>
              </w:rPr>
              <w:t>17. Präparationstechnische Assistenten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E15D3F">
              <w:rPr>
                <w:b/>
                <w:sz w:val="24"/>
              </w:rPr>
              <w:t>(B XV: Konservierung Restaurierung)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 w:rsidRPr="00E15D3F">
              <w:rPr>
                <w:sz w:val="24"/>
              </w:rPr>
              <w:t>Psychologische Psychotherapeut</w:t>
            </w:r>
            <w:r>
              <w:rPr>
                <w:sz w:val="24"/>
              </w:rPr>
              <w:t>en</w:t>
            </w:r>
            <w:r w:rsidRPr="00E15D3F">
              <w:rPr>
                <w:sz w:val="24"/>
              </w:rPr>
              <w:t xml:space="preserve"> sowie Kinder- </w:t>
            </w:r>
            <w:r>
              <w:rPr>
                <w:sz w:val="24"/>
              </w:rPr>
              <w:br/>
              <w:t xml:space="preserve">      </w:t>
            </w:r>
            <w:r w:rsidRPr="00E15D3F">
              <w:rPr>
                <w:sz w:val="24"/>
              </w:rPr>
              <w:t xml:space="preserve">und </w:t>
            </w:r>
            <w:proofErr w:type="spellStart"/>
            <w:r w:rsidRPr="00E15D3F">
              <w:rPr>
                <w:sz w:val="24"/>
              </w:rPr>
              <w:t>Jugendlichenpsychotherapeut</w:t>
            </w:r>
            <w:r>
              <w:rPr>
                <w:sz w:val="24"/>
              </w:rPr>
              <w:t>en</w:t>
            </w:r>
            <w:proofErr w:type="spellEnd"/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(EG 14)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 w:rsidRPr="00E15D3F">
              <w:rPr>
                <w:sz w:val="24"/>
              </w:rPr>
              <w:t>Zahntechnikerinnen und Zahntechniker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 w:rsidRPr="00C27D11">
              <w:rPr>
                <w:sz w:val="24"/>
              </w:rPr>
              <w:t>(EG 6 bis EG 9b)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 w:rsidRPr="00E15D3F">
              <w:rPr>
                <w:sz w:val="24"/>
              </w:rPr>
              <w:t>Leitende Beschäftigte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(EG 9b - 12)</w:t>
            </w:r>
          </w:p>
        </w:tc>
      </w:tr>
      <w:tr w:rsidR="0011434C" w:rsidRPr="00C27D11" w:rsidTr="00907E7E">
        <w:tc>
          <w:tcPr>
            <w:tcW w:w="6345" w:type="dxa"/>
          </w:tcPr>
          <w:p w:rsidR="0011434C" w:rsidRDefault="0011434C" w:rsidP="00907E7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 w:rsidRPr="001801D9">
              <w:rPr>
                <w:sz w:val="24"/>
              </w:rPr>
              <w:t xml:space="preserve">Lehrkräfte an staatlich anerkannten Lehranstalten für </w:t>
            </w:r>
            <w:r>
              <w:rPr>
                <w:sz w:val="24"/>
              </w:rPr>
              <w:br/>
              <w:t xml:space="preserve">      </w:t>
            </w:r>
            <w:r w:rsidRPr="001801D9">
              <w:rPr>
                <w:sz w:val="24"/>
              </w:rPr>
              <w:t>medizinische Berufe (Schulen)</w:t>
            </w:r>
          </w:p>
        </w:tc>
        <w:tc>
          <w:tcPr>
            <w:tcW w:w="2721" w:type="dxa"/>
          </w:tcPr>
          <w:p w:rsidR="0011434C" w:rsidRPr="00C27D11" w:rsidRDefault="0011434C" w:rsidP="00907E7E">
            <w:pPr>
              <w:spacing w:before="120" w:after="120"/>
            </w:pPr>
            <w:r w:rsidRPr="00C27D11">
              <w:rPr>
                <w:sz w:val="24"/>
              </w:rPr>
              <w:t>(</w:t>
            </w:r>
            <w:r>
              <w:rPr>
                <w:sz w:val="24"/>
              </w:rPr>
              <w:t>EG 9c - EG 15)</w:t>
            </w:r>
          </w:p>
        </w:tc>
      </w:tr>
    </w:tbl>
    <w:p w:rsidR="00735B2A" w:rsidRDefault="00735B2A">
      <w:bookmarkStart w:id="0" w:name="_GoBack"/>
      <w:bookmarkEnd w:id="0"/>
    </w:p>
    <w:sectPr w:rsidR="00735B2A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4C"/>
    <w:rsid w:val="0011434C"/>
    <w:rsid w:val="003E4B8B"/>
    <w:rsid w:val="004175F2"/>
    <w:rsid w:val="00437E55"/>
    <w:rsid w:val="00533E0B"/>
    <w:rsid w:val="00670D0B"/>
    <w:rsid w:val="00735B2A"/>
    <w:rsid w:val="0081598C"/>
    <w:rsid w:val="00DA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1434C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14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1434C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14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251719C.dotm</Template>
  <TotalTime>0</TotalTime>
  <Pages>1</Pages>
  <Words>186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1</cp:revision>
  <dcterms:created xsi:type="dcterms:W3CDTF">2016-10-12T15:09:00Z</dcterms:created>
  <dcterms:modified xsi:type="dcterms:W3CDTF">2016-10-12T15:11:00Z</dcterms:modified>
</cp:coreProperties>
</file>